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B0" w:rsidRDefault="00283DB0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1pt;margin-top:14.5pt;width:448.5pt;height:44.3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28pt;v-text-kern:t" trim="t" fitpath="t" string="День освобождения Любани"/>
            <w10:wrap type="square"/>
          </v:shape>
        </w:pict>
      </w:r>
    </w:p>
    <w:p w:rsidR="00283DB0" w:rsidRDefault="00283DB0"/>
    <w:p w:rsidR="00283DB0" w:rsidRDefault="00283DB0" w:rsidP="00283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395605</wp:posOffset>
            </wp:positionV>
            <wp:extent cx="2257425" cy="1781175"/>
            <wp:effectExtent l="190500" t="152400" r="180975" b="142875"/>
            <wp:wrapSquare wrapText="bothSides"/>
            <wp:docPr id="6" name="Рисунок 1" descr="Изображение 02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2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781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83DB0" w:rsidRDefault="00283DB0" w:rsidP="00283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 января – это  День освобождения Любани. </w:t>
      </w:r>
      <w:r w:rsidRPr="00384E2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этому дню мы заранее готовимся. Ребята делают венки, убирают захоронения, украшают школу.</w:t>
      </w:r>
    </w:p>
    <w:p w:rsidR="00283DB0" w:rsidRDefault="00283DB0" w:rsidP="00283D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Этот день в Любанском городском поселении отмечается очень торжественно.</w:t>
      </w:r>
    </w:p>
    <w:p w:rsidR="00283DB0" w:rsidRDefault="00283DB0" w:rsidP="00283D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4E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Рано утром ребята нашей школы  встречали ветеранов.</w:t>
      </w:r>
    </w:p>
    <w:p w:rsidR="00283DB0" w:rsidRDefault="00283DB0" w:rsidP="00283D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178435</wp:posOffset>
            </wp:positionV>
            <wp:extent cx="1705610" cy="1278890"/>
            <wp:effectExtent l="190500" t="152400" r="180340" b="130810"/>
            <wp:wrapSquare wrapText="bothSides"/>
            <wp:docPr id="1" name="Рисунок 13" descr="Изображение 03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3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2788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В 11часов начался  торжественный митинг на Березовой аллее. Ребята с нашими дорогими гостями возложили венки и цветы. Многие любанцы приходят к этому святому месту. Затем посетили любанское городское кладбище, где похоронены военнопленные, чтобы почтить память всех, кому мы обязаны жизнью.</w:t>
      </w:r>
    </w:p>
    <w:p w:rsidR="00283DB0" w:rsidRDefault="00283DB0" w:rsidP="00283DB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148590</wp:posOffset>
            </wp:positionV>
            <wp:extent cx="2009775" cy="1571625"/>
            <wp:effectExtent l="171450" t="133350" r="371475" b="314325"/>
            <wp:wrapSquare wrapText="bothSides"/>
            <wp:docPr id="2" name="Рисунок 14" descr="Изображение 04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4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571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Следующая вахта памяти в д. Коркино. Все молча постояли у памятника погибшим воинам и возложили цветы. </w:t>
      </w:r>
    </w:p>
    <w:p w:rsidR="00283DB0" w:rsidRDefault="00283DB0" w:rsidP="00283D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1094740</wp:posOffset>
            </wp:positionV>
            <wp:extent cx="2333625" cy="1685925"/>
            <wp:effectExtent l="190500" t="152400" r="180975" b="142875"/>
            <wp:wrapSquare wrapText="bothSides"/>
            <wp:docPr id="5" name="Рисунок 16" descr="IMG_293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939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685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А в это время в школе с нетерпением ждали, когда  приедут ветераны. Почетный караул четвероклассников приветствовал дорогих гостей. Ребята подготовили для них концерт, который им очень понравился.</w:t>
      </w:r>
    </w:p>
    <w:p w:rsidR="00283DB0" w:rsidRDefault="00283DB0" w:rsidP="00283D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DB0" w:rsidRDefault="00283DB0" w:rsidP="00283D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83DB0" w:rsidRDefault="00283DB0" w:rsidP="00283D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DB0" w:rsidRDefault="00283DB0" w:rsidP="00283D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ABB" w:rsidRDefault="004D1ABB"/>
    <w:sectPr w:rsidR="004D1ABB" w:rsidSect="009C1883">
      <w:headerReference w:type="default" r:id="rId11"/>
      <w:footerReference w:type="default" r:id="rId12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44D" w:rsidRDefault="0092044D" w:rsidP="00EF1D2C">
      <w:pPr>
        <w:spacing w:after="0" w:line="240" w:lineRule="auto"/>
      </w:pPr>
      <w:r>
        <w:separator/>
      </w:r>
    </w:p>
  </w:endnote>
  <w:endnote w:type="continuationSeparator" w:id="1">
    <w:p w:rsidR="0092044D" w:rsidRDefault="0092044D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283DB0" w:rsidRDefault="009C1883" w:rsidP="009C1883">
    <w:pPr>
      <w:pStyle w:val="a7"/>
      <w:contextualSpacing/>
      <w:jc w:val="right"/>
      <w:rPr>
        <w:rFonts w:ascii="Monotype Corsiva" w:hAnsi="Monotype Corsiva"/>
        <w:b/>
        <w:sz w:val="28"/>
        <w:szCs w:val="28"/>
      </w:rPr>
    </w:pPr>
    <w:r w:rsidRPr="00283DB0">
      <w:rPr>
        <w:rFonts w:ascii="Monotype Corsiva" w:hAnsi="Monotype Corsiva"/>
        <w:b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4659630</wp:posOffset>
          </wp:positionH>
          <wp:positionV relativeFrom="paragraph">
            <wp:posOffset>26670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83DB0" w:rsidRPr="00283DB0">
      <w:rPr>
        <w:rFonts w:ascii="Monotype Corsiva" w:hAnsi="Monotype Corsiva"/>
        <w:b/>
        <w:noProof/>
        <w:sz w:val="28"/>
        <w:szCs w:val="28"/>
      </w:rPr>
      <w:t>Денисова Вероника,</w:t>
    </w:r>
  </w:p>
  <w:p w:rsidR="009C1883" w:rsidRPr="00283DB0" w:rsidRDefault="00283DB0" w:rsidP="009C1883">
    <w:pPr>
      <w:pStyle w:val="a7"/>
      <w:contextualSpacing/>
      <w:jc w:val="right"/>
      <w:rPr>
        <w:rFonts w:ascii="Monotype Corsiva" w:hAnsi="Monotype Corsiva"/>
        <w:b/>
        <w:sz w:val="28"/>
        <w:szCs w:val="28"/>
      </w:rPr>
    </w:pPr>
    <w:r w:rsidRPr="00283DB0">
      <w:rPr>
        <w:rFonts w:ascii="Monotype Corsiva" w:hAnsi="Monotype Corsiva"/>
        <w:b/>
        <w:sz w:val="28"/>
        <w:szCs w:val="28"/>
      </w:rPr>
      <w:t>Авсенко Алена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44D" w:rsidRDefault="0092044D" w:rsidP="00EF1D2C">
      <w:pPr>
        <w:spacing w:after="0" w:line="240" w:lineRule="auto"/>
      </w:pPr>
      <w:r>
        <w:separator/>
      </w:r>
    </w:p>
  </w:footnote>
  <w:footnote w:type="continuationSeparator" w:id="1">
    <w:p w:rsidR="0092044D" w:rsidRDefault="0092044D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4D1ABB" w:rsidRPr="004D1ABB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283DB0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EF1D2C" w:rsidRPr="009C1883">
      <w:rPr>
        <w:rFonts w:ascii="Monotype Corsiva" w:hAnsi="Monotype Corsiva"/>
        <w:color w:val="C00000"/>
        <w:sz w:val="32"/>
        <w:szCs w:val="32"/>
      </w:rPr>
      <w:t>10.02.2009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2044D"/>
    <w:rsid w:val="00105BFA"/>
    <w:rsid w:val="00283DB0"/>
    <w:rsid w:val="004D1ABB"/>
    <w:rsid w:val="005A2E11"/>
    <w:rsid w:val="0092044D"/>
    <w:rsid w:val="009C1883"/>
    <w:rsid w:val="00E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96;&#1082;&#1086;&#1083;&#1100;&#1085;&#1072;&#1103;%20&#1087;&#1083;&#1072;&#1085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F3BD-5BCB-4F99-B034-CDE90201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</Template>
  <TotalTime>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2009-02-10T12:49:00Z</dcterms:created>
  <dcterms:modified xsi:type="dcterms:W3CDTF">2009-02-10T13:00:00Z</dcterms:modified>
</cp:coreProperties>
</file>